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Suelen Cariny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Suelen Cariny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8D0C23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240" w:rsidRDefault="00333240">
      <w:r>
        <w:separator/>
      </w:r>
    </w:p>
  </w:endnote>
  <w:endnote w:type="continuationSeparator" w:id="0">
    <w:p w:rsidR="00333240" w:rsidRDefault="0033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240" w:rsidRDefault="00333240">
      <w:r>
        <w:separator/>
      </w:r>
    </w:p>
  </w:footnote>
  <w:footnote w:type="continuationSeparator" w:id="0">
    <w:p w:rsidR="00333240" w:rsidRDefault="00333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36E18D83" wp14:editId="05FEB7F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17E3CB8F" wp14:editId="1904DE1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6AC96B47" wp14:editId="4C2568D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33240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8D0C23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2015-08-18T15:17:00Z</dcterms:created>
  <dcterms:modified xsi:type="dcterms:W3CDTF">2015-08-18T15:17:00Z</dcterms:modified>
</cp:coreProperties>
</file>